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66A0E" id="Prostokąt 150" o:spid="_x0000_s1026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 fillcolor="#b2cf65 [3204]" stroked="f" strokeweight="1pt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4E02A6B0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</w:t>
                              </w:r>
                              <w:r w:rsidR="00EA67B8">
                                <w:t>/I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17320F88" w:rsidR="00662D09" w:rsidRDefault="00000000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Content>
                                  <w:r w:rsidR="001F36C0" w:rsidRPr="001F36C0">
                                    <w:t>Dostawa materiałów - diody do modernizacji zespołów prostownikowych</w:t>
                                  </w:r>
                                </w:sdtContent>
                              </w:sdt>
                              <w:r w:rsidR="00A83D0B" w:rsidRPr="001F36C0">
                                <w:t xml:space="preserve"> </w:t>
                              </w:r>
                            </w:p>
                            <w:p w14:paraId="28C26E18" w14:textId="4BAD1685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r w:rsidR="001F36C0" w:rsidRPr="001F36C0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POST/HZ/EO/HZL/00064/2026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3C73CC70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="009B5C1B">
                                <w:t>kwiecień 2026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4E02A6B0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</w:t>
                        </w:r>
                        <w:r w:rsidR="00EA67B8">
                          <w:t>/I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17320F88" w:rsidR="00662D09" w:rsidRDefault="00000000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="001F36C0" w:rsidRPr="001F36C0">
                              <w:t>Dostawa materiałów - diody do modernizacji zespołów prostownikowych</w:t>
                            </w:r>
                          </w:sdtContent>
                        </w:sdt>
                        <w:r w:rsidR="00A83D0B" w:rsidRPr="001F36C0">
                          <w:t xml:space="preserve"> </w:t>
                        </w:r>
                      </w:p>
                      <w:p w14:paraId="28C26E18" w14:textId="4BAD1685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1F36C0" w:rsidRPr="001F36C0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POST/HZ/EO/HZL/00064/2026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3C73CC70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="009B5C1B">
                          <w:t>kwiecień 2026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6F56D376" w:rsidR="00847B49" w:rsidRPr="00847B49" w:rsidRDefault="0000000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1A2D7DFF791D4611ADEFA5722EE90F3D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D3BFA" w:rsidRPr="00AD3BFA">
            <w:rPr>
              <w:rFonts w:cstheme="minorHAnsi"/>
              <w:b/>
              <w:kern w:val="20"/>
              <w:lang w:eastAsia="zh-CN"/>
            </w:rPr>
            <w:t>PGE Energetyka Kolejowa Operator Sp. z o.o.</w:t>
          </w:r>
        </w:sdtContent>
      </w:sdt>
      <w:r w:rsidR="00AD3BFA">
        <w:rPr>
          <w:rFonts w:cstheme="minorHAnsi"/>
          <w:b/>
          <w:kern w:val="20"/>
          <w:lang w:eastAsia="zh-CN"/>
        </w:rPr>
        <w:t>,</w:t>
      </w:r>
      <w:r w:rsidR="00AD3BFA" w:rsidRPr="00BB2085">
        <w:t xml:space="preserve"> ul. Sławińska, nr 7/9, 01-218 Warszawa, wpisana do Rejestru Przedsiębiorców Krajowego Rejestru Sądowego prowadzonego przez Sąd Rejonowy dla m.st. Warszawy, XIII Wydział Gospodarczy, pod numerem KRS: 0000610778, NIP: 7010564340, REGON: 364121434, kapitał zakładowy: 32</w:t>
      </w:r>
      <w:r w:rsidR="00AD3BFA">
        <w:t> </w:t>
      </w:r>
      <w:r w:rsidR="00AD3BFA" w:rsidRPr="00BB2085">
        <w:t>750</w:t>
      </w:r>
      <w:r w:rsidR="00AD3BFA">
        <w:t> </w:t>
      </w:r>
      <w:r w:rsidR="00AD3BFA" w:rsidRPr="00BB2085">
        <w:t>900,00 złotych,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00000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2F42DBA7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EA7076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68D0B1F8" w:rsidR="001648DA" w:rsidRPr="00510B34" w:rsidRDefault="003836DE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510B34">
        <w:t xml:space="preserve">Zamawiający </w:t>
      </w:r>
      <w:r w:rsidR="00D278F9" w:rsidRPr="00510B34">
        <w:rPr>
          <w:b/>
          <w:bCs/>
        </w:rPr>
        <w:t>nie przewiduje odwróconej</w:t>
      </w:r>
      <w:r w:rsidR="00D278F9" w:rsidRPr="00510B34">
        <w:t xml:space="preserve"> oceny </w:t>
      </w:r>
      <w:r w:rsidR="00DC3996" w:rsidRPr="00510B34">
        <w:t>O</w:t>
      </w:r>
      <w:r w:rsidR="00D278F9" w:rsidRPr="00510B34">
        <w:t>fert</w:t>
      </w:r>
      <w:r w:rsidR="001648DA" w:rsidRPr="00510B34">
        <w:t>.</w:t>
      </w:r>
    </w:p>
    <w:p w14:paraId="6227DB14" w14:textId="6E2CB15D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>
      <w:pPr>
        <w:pStyle w:val="Styl3"/>
        <w:numPr>
          <w:ilvl w:val="3"/>
          <w:numId w:val="15"/>
        </w:numPr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0C85E65" w:rsidR="006E100D" w:rsidRPr="006F5F63" w:rsidRDefault="006E100D">
      <w:pPr>
        <w:pStyle w:val="Styl3"/>
        <w:numPr>
          <w:ilvl w:val="3"/>
          <w:numId w:val="15"/>
        </w:numPr>
      </w:pPr>
      <w:r w:rsidRPr="006F5F63">
        <w:t xml:space="preserve">zaoferowane przez tego Wykonawcę ceny i warunki realizacji </w:t>
      </w:r>
      <w:r w:rsidR="00FE0AD1">
        <w:t>Z</w:t>
      </w:r>
      <w:r w:rsidRPr="006F5F63">
        <w:t xml:space="preserve">amówienia w ramach pozacenowych kryteriów oceny </w:t>
      </w:r>
      <w:r w:rsidR="00FE0AD1">
        <w:t>O</w:t>
      </w:r>
      <w:r w:rsidRPr="006F5F63">
        <w:t xml:space="preserve">fert, </w:t>
      </w:r>
    </w:p>
    <w:p w14:paraId="0CA4C712" w14:textId="2745C214" w:rsidR="006E100D" w:rsidRPr="006F5F63" w:rsidRDefault="006E100D">
      <w:pPr>
        <w:pStyle w:val="Styl3"/>
        <w:numPr>
          <w:ilvl w:val="3"/>
          <w:numId w:val="15"/>
        </w:numPr>
      </w:pPr>
      <w:r w:rsidRPr="006F5F63">
        <w:t>punkty przyznane w każdym kryterium oceny Ofert, jaką otrzymała Oferta uznana jako najkorzystniejsza w przedmiotowym Postępowaniu.</w:t>
      </w:r>
    </w:p>
    <w:p w14:paraId="2B9518F9" w14:textId="78B05278" w:rsidR="006E100D" w:rsidRPr="00221674" w:rsidRDefault="006E100D" w:rsidP="00221674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221674">
        <w:t xml:space="preserve">Zamawiający </w:t>
      </w:r>
      <w:r w:rsidRPr="00221674">
        <w:rPr>
          <w:b/>
        </w:rPr>
        <w:t>nie dopuszcza</w:t>
      </w:r>
      <w:r w:rsidRPr="00221674">
        <w:t xml:space="preserve"> udziału w Postępowaniu Wykonawców wspólnie </w:t>
      </w:r>
      <w:r w:rsidR="00291AF2" w:rsidRPr="00221674">
        <w:t>ubiegających się o Zamówienie (k</w:t>
      </w:r>
      <w:r w:rsidRPr="00221674">
        <w:t>onsorcjum).</w:t>
      </w:r>
    </w:p>
    <w:p w14:paraId="418FFB26" w14:textId="77777777" w:rsidR="00221674" w:rsidRPr="00195243" w:rsidRDefault="00221674" w:rsidP="00CA3CDC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bookmarkStart w:id="12" w:name="_Ref496710046"/>
      <w:bookmarkStart w:id="13" w:name="_Toc354752351"/>
      <w:bookmarkStart w:id="14" w:name="_Toc516566309"/>
      <w:bookmarkStart w:id="15" w:name="_Toc516581577"/>
      <w:bookmarkStart w:id="16" w:name="_Toc516734751"/>
      <w:bookmarkStart w:id="17" w:name="_Toc516738781"/>
      <w:bookmarkStart w:id="18" w:name="_Toc8212117"/>
      <w:bookmarkEnd w:id="12"/>
      <w:r w:rsidRPr="00195243">
        <w:t xml:space="preserve">Zamawiający </w:t>
      </w:r>
      <w:r w:rsidRPr="00CA3CDC">
        <w:rPr>
          <w:b/>
          <w:bCs/>
        </w:rPr>
        <w:t>dopuszcza</w:t>
      </w:r>
      <w:r w:rsidRPr="00CA3CDC">
        <w:t xml:space="preserve"> </w:t>
      </w:r>
      <w:r w:rsidRPr="00195243">
        <w:t>wykonywanie przedmiotu Zamówienia przez podwykonawców.</w:t>
      </w:r>
      <w:bookmarkEnd w:id="13"/>
      <w:r w:rsidRPr="00195243">
        <w:t xml:space="preserve">  </w:t>
      </w:r>
    </w:p>
    <w:p w14:paraId="31038B5A" w14:textId="4BA2B147" w:rsidR="006E100D" w:rsidRPr="0057449F" w:rsidRDefault="00221674" w:rsidP="00221674">
      <w:pPr>
        <w:ind w:left="1276"/>
        <w:jc w:val="both"/>
        <w:rPr>
          <w:iCs/>
        </w:rPr>
      </w:pPr>
      <w:r w:rsidRPr="00195243">
        <w:rPr>
          <w:iCs/>
        </w:rPr>
        <w:lastRenderedPageBreak/>
        <w:t>Zamawiający nie zastrzega obowiązku osobistego wykonania przez Wykonawcę Zamówienia.</w:t>
      </w:r>
    </w:p>
    <w:bookmarkEnd w:id="14"/>
    <w:bookmarkEnd w:id="15"/>
    <w:bookmarkEnd w:id="16"/>
    <w:bookmarkEnd w:id="17"/>
    <w:bookmarkEnd w:id="18"/>
    <w:p w14:paraId="601D9EB7" w14:textId="032C1077" w:rsidR="003D6BF7" w:rsidRPr="003D6BF7" w:rsidRDefault="006E100D" w:rsidP="00417CB6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39D22A30" w14:textId="1EA925CC" w:rsidR="00FE1946" w:rsidRDefault="006E100D" w:rsidP="00656821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BB6DE8">
        <w:t>Postępowanie prowadzone jest w języku polskim. Wszelkie oświadczenia, zawiadomienia, w tym również Umowa, sporządzone będą w języku polskim.</w:t>
      </w:r>
      <w:bookmarkStart w:id="19" w:name="_Toc8212121"/>
    </w:p>
    <w:p w14:paraId="6FCF98B1" w14:textId="77777777" w:rsidR="00656821" w:rsidRPr="001B3017" w:rsidRDefault="00656821" w:rsidP="00656821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656821">
        <w:rPr>
          <w:i/>
          <w:iCs/>
        </w:rPr>
        <w:t>nie dotyczy</w:t>
      </w:r>
      <w:r w:rsidRPr="002B05FC">
        <w:t>.</w:t>
      </w:r>
    </w:p>
    <w:p w14:paraId="0A21B092" w14:textId="77777777" w:rsidR="00656821" w:rsidRPr="00456B1D" w:rsidRDefault="00656821" w:rsidP="00656821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456B1D">
        <w:t>Wszelkie informacje uzyskane przez strony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7E88CCE4" w14:textId="497F84AA" w:rsidR="00656821" w:rsidRPr="00656821" w:rsidRDefault="00656821" w:rsidP="00656821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456B1D">
        <w:t>Zamawiający informuje, że Postępowanie prowadzone jest z wykorzystaniem Systemu Zakupowego. Szczegóły dotyczące Systemu i elektronicznego składania Ofert wskazane zostały w pkt 19 SWZ.</w:t>
      </w:r>
    </w:p>
    <w:bookmarkEnd w:id="19"/>
    <w:p w14:paraId="43AD1808" w14:textId="798EB075" w:rsidR="006E100D" w:rsidRPr="00865341" w:rsidRDefault="006E100D" w:rsidP="0073245F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48B43079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0" w:name="_Toc243294537"/>
      <w:bookmarkStart w:id="21" w:name="_Toc516566313"/>
      <w:bookmarkStart w:id="22" w:name="_Toc516581581"/>
      <w:bookmarkStart w:id="23" w:name="_Toc516734755"/>
      <w:bookmarkStart w:id="24" w:name="_Toc516738785"/>
      <w:bookmarkStart w:id="25" w:name="_Toc8212124"/>
      <w:r w:rsidRPr="00865341">
        <w:t xml:space="preserve">Przedmiotem </w:t>
      </w:r>
      <w:bookmarkStart w:id="26" w:name="_Toc243294538"/>
      <w:bookmarkEnd w:id="20"/>
      <w:r w:rsidRPr="00865341">
        <w:t xml:space="preserve">Zamówienia jest </w:t>
      </w:r>
      <w:bookmarkEnd w:id="21"/>
      <w:bookmarkEnd w:id="22"/>
      <w:bookmarkEnd w:id="23"/>
      <w:bookmarkEnd w:id="24"/>
      <w:bookmarkEnd w:id="25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1F36C0">
            <w:rPr>
              <w:b/>
              <w:bCs/>
            </w:rPr>
            <w:t>Dostawa materiałów - diody do modernizacji zespołów prostownikowych</w:t>
          </w:r>
        </w:sdtContent>
      </w:sdt>
      <w:r w:rsidRPr="00865341">
        <w:t xml:space="preserve"> </w:t>
      </w:r>
      <w:bookmarkStart w:id="27" w:name="_Toc516566314"/>
      <w:bookmarkStart w:id="28" w:name="_Toc516581582"/>
    </w:p>
    <w:p w14:paraId="1E96E345" w14:textId="5D5848D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9" w:name="_Toc516566315"/>
      <w:bookmarkStart w:id="30" w:name="_Toc516581583"/>
      <w:bookmarkStart w:id="31" w:name="_Toc516734757"/>
      <w:bookmarkStart w:id="32" w:name="_Toc516738787"/>
      <w:bookmarkStart w:id="33" w:name="_Toc8212126"/>
      <w:bookmarkStart w:id="34" w:name="_Toc516734756"/>
      <w:bookmarkStart w:id="35" w:name="_Toc516738786"/>
      <w:bookmarkStart w:id="36" w:name="_Toc8212125"/>
      <w:r w:rsidRPr="00865341">
        <w:t>Szczegółowy Opis Przedmiotu Zamówienia</w:t>
      </w:r>
      <w:r w:rsidR="00615E27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2E090144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</w:t>
      </w:r>
    </w:p>
    <w:p w14:paraId="25F178D3" w14:textId="288B9AA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</w:t>
      </w:r>
      <w:r w:rsidRPr="0027166C">
        <w:t xml:space="preserve">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727F9" w:rsidRPr="0027166C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27166C">
        <w:t xml:space="preserve"> zostały</w:t>
      </w:r>
      <w:r w:rsidRPr="00865341">
        <w:t xml:space="preserve"> określone w załączonym Projekcie Umowy, który stanowi </w:t>
      </w:r>
      <w:r w:rsidRPr="00865341">
        <w:rPr>
          <w:b/>
        </w:rPr>
        <w:t>Załącznik nr 5 do SWZ.</w:t>
      </w:r>
      <w:bookmarkEnd w:id="29"/>
      <w:bookmarkEnd w:id="30"/>
      <w:bookmarkEnd w:id="31"/>
      <w:bookmarkEnd w:id="32"/>
      <w:bookmarkEnd w:id="33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13DAE77" w14:textId="1D4278D4" w:rsidR="0006787B" w:rsidRPr="00865341" w:rsidRDefault="006E100D" w:rsidP="00440DC0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26"/>
      <w:bookmarkEnd w:id="27"/>
      <w:bookmarkEnd w:id="28"/>
      <w:bookmarkEnd w:id="34"/>
      <w:bookmarkEnd w:id="35"/>
      <w:bookmarkEnd w:id="36"/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26AED9F5" w14:textId="133EE0FD" w:rsidR="0027166C" w:rsidRDefault="0027166C" w:rsidP="0027166C">
      <w:pPr>
        <w:ind w:left="567"/>
      </w:pPr>
      <w:r>
        <w:t>Nie dotyczy</w:t>
      </w:r>
      <w:r w:rsidR="003D5289">
        <w:t>.</w:t>
      </w:r>
    </w:p>
    <w:p w14:paraId="1CEC61E0" w14:textId="77777777" w:rsidR="0027166C" w:rsidRDefault="0027166C" w:rsidP="0027166C">
      <w:pPr>
        <w:ind w:left="567"/>
      </w:pPr>
    </w:p>
    <w:p w14:paraId="33739F00" w14:textId="77777777" w:rsidR="0027166C" w:rsidRPr="00B772BA" w:rsidRDefault="0027166C" w:rsidP="0027166C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B772BA">
        <w:t xml:space="preserve">Zamawiający </w:t>
      </w:r>
      <w:r w:rsidRPr="00B772BA">
        <w:rPr>
          <w:b/>
          <w:bCs/>
        </w:rPr>
        <w:t>nie przewiduje</w:t>
      </w:r>
      <w:r w:rsidRPr="00B772BA">
        <w:t xml:space="preserve"> możliwości udzielenia </w:t>
      </w:r>
      <w:r w:rsidRPr="00B772BA">
        <w:rPr>
          <w:b/>
          <w:bCs/>
        </w:rPr>
        <w:t>Zamówień dodatkowych</w:t>
      </w:r>
      <w:r w:rsidRPr="00B772BA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3683E60C" w14:textId="27A4D91E" w:rsidR="00031DCB" w:rsidRPr="00356461" w:rsidRDefault="004C4D78" w:rsidP="00356461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 w:rsidR="006D10EF"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158A9BCA" w14:textId="77777777" w:rsidR="00356461" w:rsidRDefault="00356461" w:rsidP="00356461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B772BA">
        <w:t>Termin realizacji przedmiotu Zamówienia: do 12 tygodni od dnia zawarcia Umowy.</w:t>
      </w:r>
    </w:p>
    <w:p w14:paraId="4933F279" w14:textId="77777777" w:rsidR="006E100D" w:rsidRPr="006E100D" w:rsidRDefault="006E100D" w:rsidP="00E5794A">
      <w:pPr>
        <w:pStyle w:val="Nagwek1"/>
      </w:pPr>
      <w:bookmarkStart w:id="37" w:name="_Toc354752376"/>
      <w:bookmarkStart w:id="38" w:name="_Toc516581596"/>
      <w:bookmarkStart w:id="39" w:name="_Toc8212140"/>
      <w:r w:rsidRPr="006E100D">
        <w:lastRenderedPageBreak/>
        <w:t xml:space="preserve">PODSTAWY WYKLUCZENIA Z POSTĘPOWANIA ORAZ WARUNKI UDZIAŁU W POSTĘPOWANIU </w:t>
      </w:r>
      <w:bookmarkEnd w:id="37"/>
      <w:bookmarkEnd w:id="38"/>
      <w:bookmarkEnd w:id="39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0" w:name="_Toc516734772"/>
      <w:bookmarkStart w:id="41" w:name="_Toc516738802"/>
      <w:bookmarkStart w:id="42" w:name="_Toc8212141"/>
      <w:bookmarkStart w:id="43" w:name="_Toc354752377"/>
      <w:bookmarkStart w:id="44" w:name="_Toc516566329"/>
      <w:bookmarkStart w:id="45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0"/>
      <w:bookmarkEnd w:id="41"/>
      <w:bookmarkEnd w:id="42"/>
    </w:p>
    <w:p w14:paraId="35EC13DA" w14:textId="5B6E19A1" w:rsidR="000552E0" w:rsidRDefault="00587232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46" w:name="_Toc516734773"/>
      <w:bookmarkStart w:id="47" w:name="_Toc516738803"/>
      <w:bookmarkStart w:id="48" w:name="_Toc8212142"/>
      <w:bookmarkStart w:id="49" w:name="_Toc354752378"/>
      <w:bookmarkStart w:id="50" w:name="_Toc516566330"/>
      <w:bookmarkStart w:id="51" w:name="_Toc516581598"/>
      <w:bookmarkEnd w:id="43"/>
      <w:bookmarkEnd w:id="44"/>
      <w:bookmarkEnd w:id="45"/>
      <w:r>
        <w:t>n</w:t>
      </w:r>
      <w:r w:rsidRPr="0089712F">
        <w:t>ie podlega</w:t>
      </w:r>
      <w:r>
        <w:t>ją</w:t>
      </w:r>
      <w:r w:rsidRPr="0089712F">
        <w:t xml:space="preserve"> wykluczeniu, na podstawie pkt </w:t>
      </w:r>
      <w:r w:rsidRPr="00721BAD">
        <w:t>9.4.2.1</w:t>
      </w:r>
      <w:r>
        <w:t xml:space="preserve">, </w:t>
      </w:r>
      <w:r w:rsidRPr="00721BAD">
        <w:t>9.4.2.</w:t>
      </w:r>
      <w:r>
        <w:t>4</w:t>
      </w:r>
      <w:r w:rsidRPr="00721BAD">
        <w:t xml:space="preserve"> – 9.4.2.</w:t>
      </w:r>
      <w:r>
        <w:t xml:space="preserve">7, </w:t>
      </w:r>
      <w:r w:rsidRPr="003E7894">
        <w:t>9.4.2.14</w:t>
      </w:r>
      <w:r w:rsidRPr="0089712F">
        <w:t xml:space="preserve"> Procedury</w:t>
      </w:r>
      <w:bookmarkEnd w:id="46"/>
      <w:bookmarkEnd w:id="47"/>
      <w:bookmarkEnd w:id="48"/>
      <w:r>
        <w:t>. Z postępowania zakupowego wyklucza się Wykonawcę, który</w:t>
      </w:r>
      <w:r w:rsidR="00A8547F">
        <w:t>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49"/>
      <w:bookmarkEnd w:id="50"/>
      <w:bookmarkEnd w:id="51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D6AFE88" w14:textId="31E7099B" w:rsidR="00D50A98" w:rsidRDefault="00D50A98" w:rsidP="009D6F5D">
      <w:pPr>
        <w:pStyle w:val="Akapitzlist"/>
        <w:ind w:left="2127" w:hanging="851"/>
        <w:jc w:val="both"/>
      </w:pPr>
      <w:r>
        <w:t>5.1.1.</w:t>
      </w:r>
      <w:r w:rsidR="006348D3">
        <w:t>2</w:t>
      </w:r>
      <w:r>
        <w:t>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47F4A6B4" w:rsidR="00BC18A4" w:rsidRDefault="00BC18A4" w:rsidP="003E7922">
      <w:pPr>
        <w:pStyle w:val="Akapitzlist"/>
        <w:ind w:left="2127" w:hanging="851"/>
        <w:jc w:val="both"/>
      </w:pPr>
      <w:r>
        <w:t>5.1.1.</w:t>
      </w:r>
      <w:r w:rsidR="006348D3">
        <w:t>3</w:t>
      </w:r>
      <w:r>
        <w:t>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58643309" w:rsidR="003E7922" w:rsidRDefault="004E3A09" w:rsidP="003E7922">
      <w:pPr>
        <w:pStyle w:val="Akapitzlist"/>
        <w:ind w:left="2127" w:hanging="851"/>
        <w:jc w:val="both"/>
      </w:pPr>
      <w:r>
        <w:t>5.1.1.</w:t>
      </w:r>
      <w:r w:rsidR="006348D3">
        <w:t>4</w:t>
      </w:r>
      <w:r>
        <w:t xml:space="preserve">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7C51A579" w:rsidR="00670F53" w:rsidRDefault="006F685D" w:rsidP="00670F53">
      <w:pPr>
        <w:pStyle w:val="Akapitzlist"/>
        <w:ind w:left="2127" w:hanging="851"/>
        <w:jc w:val="both"/>
      </w:pPr>
      <w:r>
        <w:t>5.1.</w:t>
      </w:r>
      <w:r w:rsidRPr="00C634E0">
        <w:t>1.</w:t>
      </w:r>
      <w:r w:rsidR="006348D3">
        <w:t>5</w:t>
      </w:r>
      <w:r w:rsidRPr="00C634E0">
        <w:t>. (</w:t>
      </w:r>
      <w:r w:rsidRPr="00C634E0">
        <w:rPr>
          <w:u w:val="single"/>
        </w:rPr>
        <w:t>zgodnie z pkt 9.4.2.</w:t>
      </w:r>
      <w:r w:rsidR="00E71B55" w:rsidRPr="00C634E0">
        <w:rPr>
          <w:u w:val="single"/>
        </w:rPr>
        <w:t>7</w:t>
      </w:r>
      <w:r w:rsidRPr="00C634E0">
        <w:rPr>
          <w:u w:val="single"/>
        </w:rPr>
        <w:t>. Procedury</w:t>
      </w:r>
      <w:r w:rsidRPr="00C634E0">
        <w:t xml:space="preserve">) </w:t>
      </w:r>
      <w:r w:rsidR="00A03401" w:rsidRPr="00C634E0">
        <w:t>w stosunku</w:t>
      </w:r>
      <w:r w:rsidR="00A03401">
        <w:t xml:space="preserve">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3FC69AF4" w14:textId="1145EA0F" w:rsidR="006A7D54" w:rsidRPr="00F67FF3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F67FF3">
        <w:rPr>
          <w:rFonts w:cstheme="minorHAnsi"/>
          <w:iCs/>
          <w:color w:val="000000" w:themeColor="text1"/>
          <w:lang w:eastAsia="pl-PL"/>
        </w:rPr>
        <w:t>5.1.1.</w:t>
      </w:r>
      <w:r w:rsidR="006348D3">
        <w:rPr>
          <w:rFonts w:cstheme="minorHAnsi"/>
          <w:iCs/>
          <w:color w:val="000000" w:themeColor="text1"/>
          <w:lang w:eastAsia="pl-PL"/>
        </w:rPr>
        <w:t>6</w:t>
      </w:r>
      <w:r w:rsidRPr="00F67FF3">
        <w:rPr>
          <w:rFonts w:cstheme="minorHAnsi"/>
          <w:iCs/>
          <w:color w:val="000000" w:themeColor="text1"/>
          <w:lang w:eastAsia="pl-PL"/>
        </w:rPr>
        <w:t>.(</w:t>
      </w:r>
      <w:r w:rsidRPr="00F67FF3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F67FF3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67FF3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F67FF3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 xml:space="preserve">Rozporządzeniu 765/2006 i Rozporządzeniu 269/2014 albo wpisana na listę lub będąca takim beneficjentem rzeczywistym od dnia 24 lutego 2022 r., o ile została wpisana na listę na podstawie decyzji w sprawie wpisu na listę </w:t>
      </w:r>
      <w:r w:rsidR="007F6FB5" w:rsidRPr="00374E89">
        <w:lastRenderedPageBreak/>
        <w:t>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C1B3C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5CA5016A" w14:textId="4D0ACFB0" w:rsidR="008418BC" w:rsidRDefault="000C1EC5" w:rsidP="005C1B3C">
      <w:pPr>
        <w:pStyle w:val="Styl3"/>
        <w:numPr>
          <w:ilvl w:val="0"/>
          <w:numId w:val="0"/>
        </w:numPr>
        <w:ind w:left="2552"/>
      </w:pPr>
      <w:r>
        <w:t xml:space="preserve">W celu potwierdzenia spełnienia warunku Wykonawca powinien wykazać, że </w:t>
      </w:r>
      <w:r w:rsidRPr="0054300B">
        <w:t>w</w:t>
      </w:r>
      <w:r>
        <w:t> </w:t>
      </w:r>
      <w:r w:rsidRPr="0054300B">
        <w:t xml:space="preserve">okresie </w:t>
      </w:r>
      <w:r w:rsidRPr="0012760F">
        <w:rPr>
          <w:b/>
          <w:bCs/>
        </w:rPr>
        <w:t>ostatnich 3 lat</w:t>
      </w:r>
      <w:r w:rsidRPr="0054300B">
        <w:t xml:space="preserve"> przed dniem składania ofert, a jeżeli okres prowadzenia działalności jest krótszy, w tym okresie, należycie zrealizowa</w:t>
      </w:r>
      <w:r>
        <w:t>ł</w:t>
      </w:r>
      <w:r w:rsidRPr="0054300B">
        <w:t xml:space="preserve"> </w:t>
      </w:r>
      <w:r w:rsidRPr="0012760F">
        <w:rPr>
          <w:b/>
          <w:bCs/>
        </w:rPr>
        <w:t>co najmniej 3</w:t>
      </w:r>
      <w:r>
        <w:rPr>
          <w:b/>
          <w:bCs/>
        </w:rPr>
        <w:t> </w:t>
      </w:r>
      <w:r w:rsidRPr="0012760F">
        <w:rPr>
          <w:b/>
          <w:bCs/>
        </w:rPr>
        <w:t>dostawy</w:t>
      </w:r>
      <w:r w:rsidRPr="0054300B">
        <w:t xml:space="preserve"> asortymentu identycznego lub analogicznego do wymaganego w SWZ (tj. </w:t>
      </w:r>
      <w:r w:rsidR="00F86A02">
        <w:t>diody</w:t>
      </w:r>
      <w:r w:rsidR="00E26207">
        <w:t xml:space="preserve"> prostownicze</w:t>
      </w:r>
      <w:r w:rsidRPr="0054300B">
        <w:t xml:space="preserve">), o łącznej wartości netto wynoszącej </w:t>
      </w:r>
      <w:r w:rsidRPr="0012760F">
        <w:rPr>
          <w:b/>
          <w:bCs/>
        </w:rPr>
        <w:t xml:space="preserve">co najmniej </w:t>
      </w:r>
      <w:r w:rsidR="00E26207">
        <w:rPr>
          <w:b/>
          <w:bCs/>
        </w:rPr>
        <w:t>5</w:t>
      </w:r>
      <w:r w:rsidR="00E26207" w:rsidRPr="0012760F">
        <w:rPr>
          <w:b/>
          <w:bCs/>
        </w:rPr>
        <w:t>0</w:t>
      </w:r>
      <w:r w:rsidR="003C0661">
        <w:rPr>
          <w:b/>
          <w:bCs/>
        </w:rPr>
        <w:t> </w:t>
      </w:r>
      <w:r w:rsidRPr="0012760F">
        <w:rPr>
          <w:b/>
          <w:bCs/>
        </w:rPr>
        <w:t>000,00 PLN</w:t>
      </w:r>
      <w:r>
        <w:t>.</w:t>
      </w:r>
    </w:p>
    <w:p w14:paraId="4C865D0A" w14:textId="3B3B0739" w:rsidR="007F6FB5" w:rsidRPr="00E454B8" w:rsidRDefault="0008267F" w:rsidP="005C1B3C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31E086B3" w14:textId="77777777" w:rsidR="007F6FB5" w:rsidRDefault="007F6FB5" w:rsidP="00F727E4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0D9C5EEA" w14:textId="740DB0E1" w:rsidR="007F6FB5" w:rsidRPr="00E454B8" w:rsidRDefault="0008267F" w:rsidP="005C1B3C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77777777" w:rsidR="007F6FB5" w:rsidRDefault="007F6FB5" w:rsidP="00F727E4">
      <w:pPr>
        <w:pStyle w:val="Styl2"/>
        <w:ind w:left="2268" w:firstLine="0"/>
        <w:outlineLvl w:val="2"/>
      </w:pPr>
      <w:r w:rsidRPr="00E454B8">
        <w:t>Zamawiający nie określa warunku w tym zakresie.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02319300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lastRenderedPageBreak/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>nia –</w:t>
      </w:r>
      <w:r w:rsidR="006F72EA">
        <w:t xml:space="preserve"> </w:t>
      </w:r>
      <w:r w:rsidR="00B36806" w:rsidRPr="008D13C2">
        <w:t xml:space="preserve">w treści Formularza Oferty wg </w:t>
      </w:r>
      <w:r w:rsidR="00B36806">
        <w:rPr>
          <w:b/>
        </w:rPr>
        <w:t>Załącznika n</w:t>
      </w:r>
      <w:r w:rsidR="00B36806" w:rsidRPr="008D13C2">
        <w:rPr>
          <w:b/>
        </w:rPr>
        <w:t>r 2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44B32082" w14:textId="12DE3F0D" w:rsidR="00985B3A" w:rsidRPr="00F70375" w:rsidRDefault="00985B3A" w:rsidP="005C1B3C">
      <w:pPr>
        <w:pStyle w:val="Styl3"/>
        <w:numPr>
          <w:ilvl w:val="0"/>
          <w:numId w:val="0"/>
        </w:numPr>
        <w:ind w:left="2268"/>
      </w:pPr>
      <w:r w:rsidRPr="00F70375">
        <w:t xml:space="preserve">Wzór oświadczenia stanowi </w:t>
      </w:r>
      <w:r w:rsidRPr="00F70375">
        <w:rPr>
          <w:b/>
          <w:bCs/>
        </w:rPr>
        <w:t>Załącznik nr 7 do SWZ</w:t>
      </w:r>
      <w:r w:rsidRPr="00F70375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266CE653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BD1FBC">
        <w:t>oferty</w:t>
      </w:r>
      <w:r w:rsidR="007F6FB5">
        <w:t>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30C9E664" w:rsidR="0033104D" w:rsidRDefault="0008267F" w:rsidP="000A5774">
      <w:pPr>
        <w:pStyle w:val="Nagwek3"/>
        <w:keepNext w:val="0"/>
        <w:keepLines w:val="0"/>
        <w:numPr>
          <w:ilvl w:val="2"/>
          <w:numId w:val="17"/>
        </w:numPr>
        <w:ind w:left="1418" w:hanging="716"/>
      </w:pPr>
      <w:r w:rsidRPr="0033104D">
        <w:rPr>
          <w:b/>
          <w:bCs/>
        </w:rPr>
        <w:t>O</w:t>
      </w:r>
      <w:r w:rsidR="007F6FB5" w:rsidRPr="0033104D">
        <w:rPr>
          <w:b/>
          <w:bCs/>
        </w:rPr>
        <w:t>świadczenie własne Wykonawcy potwierdzające, że nie zalega z opłacaniem podatków i opłat</w:t>
      </w:r>
      <w:r w:rsidR="004D5661" w:rsidRPr="0033104D">
        <w:rPr>
          <w:b/>
          <w:bCs/>
        </w:rPr>
        <w:t xml:space="preserve"> </w:t>
      </w:r>
      <w:r w:rsidR="004D5661" w:rsidRPr="004D5661">
        <w:t>(</w:t>
      </w:r>
      <w:r w:rsidR="0055382F">
        <w:t xml:space="preserve">w treści </w:t>
      </w:r>
      <w:r w:rsidR="0055382F" w:rsidRPr="0033104D">
        <w:rPr>
          <w:b/>
          <w:bCs/>
        </w:rPr>
        <w:t>Formularza oferty – Załącznik nr 2 do SWZ</w:t>
      </w:r>
      <w:r w:rsidR="0055382F">
        <w:t>)</w:t>
      </w:r>
      <w:r w:rsidR="0033104D">
        <w:t>.</w:t>
      </w:r>
      <w:r w:rsidR="007E59A8" w:rsidRPr="007E59A8">
        <w:t xml:space="preserve"> </w:t>
      </w:r>
    </w:p>
    <w:p w14:paraId="31E73FF5" w14:textId="1DD5D4FB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asciiTheme="minorHAnsi" w:hAnsiTheme="minorHAnsi" w:cstheme="minorHAnsi"/>
              <w:b/>
              <w:iCs/>
              <w:szCs w:val="22"/>
            </w:rPr>
            <w:t>dostaw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 xml:space="preserve">3.1 </w:t>
      </w:r>
      <w:r w:rsidRPr="0089712F">
        <w:t xml:space="preserve">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7166C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200BD263" w:rsidR="000B1E2D" w:rsidRPr="003F23E5" w:rsidRDefault="000B1E2D" w:rsidP="001E7270">
      <w:pPr>
        <w:ind w:left="1418"/>
        <w:jc w:val="both"/>
        <w:rPr>
          <w:iCs/>
        </w:rPr>
      </w:pPr>
      <w:r w:rsidRPr="003F23E5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630B58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434162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F42193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32CCDDF4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BC2015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lastRenderedPageBreak/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350E915A" w14:textId="734CB6E4" w:rsidR="005E498C" w:rsidRPr="005E498C" w:rsidRDefault="00D34F30" w:rsidP="001E33AB">
      <w:pPr>
        <w:pStyle w:val="Akapitzlist"/>
        <w:numPr>
          <w:ilvl w:val="1"/>
          <w:numId w:val="17"/>
        </w:numPr>
        <w:jc w:val="both"/>
      </w:pPr>
      <w:r w:rsidRPr="005E498C">
        <w:t xml:space="preserve">Zamawiający informuje, iż w przypadku oceny jako najkorzystniejszej Oferty danego Wykonawcy, zobligowany on będzie przed wyborem jego Oferty do złożenia na wezwanie Zamawiającego, </w:t>
      </w:r>
      <w:r w:rsidRPr="00374E89">
        <w:rPr>
          <w:b/>
          <w:bCs/>
        </w:rPr>
        <w:t>zaświadczenia właściwego naczelnika urzędu skarbowego</w:t>
      </w:r>
      <w:r w:rsidRPr="005E498C">
        <w:t xml:space="preserve"> wystawionego nie wcześniej niż 3 miesiące przed jego złożeniem, potwierdzającego, że Wykonawca nie zalega z opłacaniem podatków i </w:t>
      </w:r>
      <w:r w:rsidRPr="002A056A">
        <w:t xml:space="preserve">opłat </w:t>
      </w:r>
      <w:r w:rsidRPr="004B52AA">
        <w:t xml:space="preserve">oraz </w:t>
      </w:r>
      <w:r w:rsidRPr="004B52AA">
        <w:rPr>
          <w:b/>
          <w:bCs/>
        </w:rPr>
        <w:t>zaświadczenia z zakładu ubezpieczeń społecznych</w:t>
      </w:r>
      <w:r w:rsidRPr="004B52AA">
        <w:t xml:space="preserve"> wystawionego</w:t>
      </w:r>
      <w:r w:rsidRPr="005E498C">
        <w:t xml:space="preserve"> nie wcześniej niż 3 miesiące przed jego złożeniem, potwierdzającego, że Wykonawca nie zalega z opłacaniem </w:t>
      </w:r>
      <w:r w:rsidRPr="0094229D">
        <w:t xml:space="preserve">opłat </w:t>
      </w:r>
      <w:r>
        <w:t>i</w:t>
      </w:r>
      <w:r w:rsidRPr="0094229D">
        <w:t xml:space="preserve"> składek na ubezpieczenie społeczne </w:t>
      </w:r>
      <w:r>
        <w:t>i</w:t>
      </w:r>
      <w:r w:rsidRPr="0094229D">
        <w:t xml:space="preserve"> zdrowotne</w:t>
      </w:r>
      <w:r>
        <w:t>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4FB867A5" w14:textId="2724EDCA" w:rsidR="00D87A70" w:rsidRPr="00B6458B" w:rsidRDefault="00AF2710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B6458B">
        <w:t xml:space="preserve">Zamawiający </w:t>
      </w:r>
      <w:r w:rsidRPr="00B6458B">
        <w:rPr>
          <w:b/>
        </w:rPr>
        <w:t>nie</w:t>
      </w:r>
      <w:r w:rsidR="0008267F" w:rsidRPr="00B6458B">
        <w:rPr>
          <w:b/>
        </w:rPr>
        <w:t xml:space="preserve"> </w:t>
      </w:r>
      <w:r w:rsidRPr="00B6458B">
        <w:rPr>
          <w:b/>
        </w:rPr>
        <w:t>wymaga</w:t>
      </w:r>
      <w:r w:rsidRPr="00B6458B">
        <w:t xml:space="preserve"> wniesienia wadium.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2C412E8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C1B3C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C1B3C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C1B3C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C1B3C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C1B3C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Default="00AD5D1D" w:rsidP="005C1B3C">
      <w:pPr>
        <w:pStyle w:val="Styl3"/>
      </w:pPr>
      <w:r>
        <w:t>podpis osob</w:t>
      </w:r>
      <w:r w:rsidR="1711C17A">
        <w:t>i</w:t>
      </w:r>
      <w:r>
        <w:t>sty.</w:t>
      </w:r>
    </w:p>
    <w:p w14:paraId="4A0007B1" w14:textId="77777777" w:rsidR="002F7792" w:rsidRPr="00AD5D1D" w:rsidRDefault="002F7792" w:rsidP="002F7792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2B45B8">
        <w:t xml:space="preserve">Zamawiający nie uznaje oferty podpisanej </w:t>
      </w:r>
      <w:r>
        <w:t>„</w:t>
      </w:r>
      <w:r w:rsidRPr="002B45B8">
        <w:t>faksymile</w:t>
      </w:r>
      <w:r>
        <w:t>”,</w:t>
      </w:r>
      <w:r w:rsidRPr="002B45B8">
        <w:t xml:space="preserve"> rozumianej jako dokładna kopi</w:t>
      </w:r>
      <w:r>
        <w:t>a</w:t>
      </w:r>
      <w:r w:rsidRPr="002B45B8">
        <w:t xml:space="preserve"> dokumentu, rysunku lub</w:t>
      </w:r>
      <w:r>
        <w:t xml:space="preserve"> </w:t>
      </w:r>
      <w:r w:rsidRPr="002B45B8">
        <w:t>odręcznego podpisu, wykonana mechanicznie, chemicznie lub elektronicznie</w:t>
      </w:r>
      <w:r>
        <w:t>.</w:t>
      </w:r>
    </w:p>
    <w:p w14:paraId="4462155E" w14:textId="77777777" w:rsidR="002F7792" w:rsidRPr="00AD5D1D" w:rsidRDefault="002F7792" w:rsidP="005C1B3C">
      <w:pPr>
        <w:pStyle w:val="Styl3"/>
        <w:numPr>
          <w:ilvl w:val="0"/>
          <w:numId w:val="0"/>
        </w:numPr>
        <w:ind w:left="2410"/>
      </w:pP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lastRenderedPageBreak/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2D9D7A1A" w14:textId="3724E307" w:rsidR="00FA5175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/>
      </w:pPr>
      <w:r w:rsidRPr="00FA5175">
        <w:t xml:space="preserve">Dokumenty/oświadczenia/wykazy wymienione w </w:t>
      </w:r>
      <w:r w:rsidRPr="00E66641">
        <w:rPr>
          <w:b/>
          <w:bCs/>
        </w:rPr>
        <w:t>pkt 5.2. SWZ</w:t>
      </w:r>
      <w:r w:rsidRPr="00FA5175">
        <w:t>.</w:t>
      </w:r>
    </w:p>
    <w:p w14:paraId="22A7BA62" w14:textId="4BD14202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papierowej.</w:t>
      </w:r>
      <w:r w:rsidR="005A4393" w:rsidRPr="005A4393">
        <w:t xml:space="preserve"> </w:t>
      </w:r>
    </w:p>
    <w:p w14:paraId="2ED414BD" w14:textId="104B3411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FE0C00">
        <w:t>.</w:t>
      </w:r>
    </w:p>
    <w:p w14:paraId="3722C31D" w14:textId="736C623B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177CE0">
        <w:t>3</w:t>
      </w:r>
      <w:r w:rsidR="008B6262" w:rsidRPr="00AE54A0">
        <w:t>. i 7.4.</w:t>
      </w:r>
      <w:r w:rsidR="00177CE0">
        <w:t>4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liderem konsorcjum / spółki cywilnej </w:t>
      </w:r>
      <w:r w:rsidRPr="00357A2C">
        <w:rPr>
          <w:b/>
          <w:bCs/>
        </w:rPr>
        <w:t>pełnomocnictwo</w:t>
      </w:r>
      <w:r w:rsidRPr="00AE54A0">
        <w:t xml:space="preserve"> do podpisania w ich imieniu Oferty, niezależnie od pełnomocnictwa, o którym mowa w pkt </w:t>
      </w:r>
      <w:r w:rsidR="008B6262" w:rsidRPr="00AE54A0">
        <w:t>7.4.</w:t>
      </w:r>
      <w:r w:rsidR="00177CE0">
        <w:t>2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8B6262">
        <w:t>.</w:t>
      </w:r>
    </w:p>
    <w:p w14:paraId="1A0AABC3" w14:textId="77777777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ewidencji.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73044F18" w14:textId="77777777" w:rsidR="004B223B" w:rsidRDefault="004B223B" w:rsidP="004B223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Dokumenty przedmiotowe:</w:t>
      </w:r>
    </w:p>
    <w:p w14:paraId="419FD5DD" w14:textId="0CBDC974" w:rsidR="004B223B" w:rsidRPr="007F3680" w:rsidRDefault="004B223B" w:rsidP="005C1B3C">
      <w:pPr>
        <w:pStyle w:val="Styl3"/>
      </w:pPr>
      <w:r w:rsidRPr="007F3680">
        <w:t>Karty katalogowe zaoferowanyc</w:t>
      </w:r>
      <w:r w:rsidR="00863E8F">
        <w:t xml:space="preserve">h </w:t>
      </w:r>
      <w:r w:rsidR="00E26207">
        <w:t>diod</w:t>
      </w:r>
      <w:r w:rsidRPr="007F3680">
        <w:t xml:space="preserve"> zawierającego dane techniczne, wraz z</w:t>
      </w:r>
      <w:r w:rsidR="00863E8F">
        <w:t> </w:t>
      </w:r>
      <w:r w:rsidRPr="007F3680">
        <w:t>rysunkami oraz szczegółową specyfikację wyposażenia potwierdzające wymagane parametry techniczne i wymiary;</w:t>
      </w:r>
    </w:p>
    <w:p w14:paraId="40090A26" w14:textId="77777777" w:rsidR="004B223B" w:rsidRPr="007F3680" w:rsidRDefault="004B223B" w:rsidP="005C1B3C">
      <w:pPr>
        <w:pStyle w:val="Styl3"/>
      </w:pPr>
      <w:r w:rsidRPr="007F3680">
        <w:t xml:space="preserve">Wzór deklaracji zgodności dla wszystkich zaoferowanych wyrobów, zgodnie z definicją zawartą w Ustawie z dnia 30 sierpnia 2002 r. o systemie oceny zgodności </w:t>
      </w:r>
      <w:r w:rsidRPr="007F3680">
        <w:br/>
        <w:t>(</w:t>
      </w:r>
      <w:proofErr w:type="spellStart"/>
      <w:r w:rsidRPr="007F3680">
        <w:t>t.j</w:t>
      </w:r>
      <w:proofErr w:type="spellEnd"/>
      <w:r w:rsidRPr="007F3680">
        <w:t xml:space="preserve">. Dz. U. z 2004 r. Nr 204, poz. 2087, z </w:t>
      </w:r>
      <w:proofErr w:type="spellStart"/>
      <w:r w:rsidRPr="007F3680">
        <w:t>późn</w:t>
      </w:r>
      <w:proofErr w:type="spellEnd"/>
      <w:r w:rsidRPr="007F3680">
        <w:t>. zm.), spełniające wymagania określone w PN-EN ISO/</w:t>
      </w:r>
      <w:proofErr w:type="spellStart"/>
      <w:r w:rsidRPr="007F3680">
        <w:t>iEC</w:t>
      </w:r>
      <w:proofErr w:type="spellEnd"/>
      <w:r w:rsidRPr="007F3680">
        <w:t xml:space="preserve"> 17050-1;</w:t>
      </w:r>
    </w:p>
    <w:p w14:paraId="35D7361D" w14:textId="05802AE3" w:rsidR="004B223B" w:rsidRPr="007F3680" w:rsidRDefault="004B223B" w:rsidP="005C1B3C">
      <w:pPr>
        <w:pStyle w:val="Styl3"/>
      </w:pPr>
      <w:r w:rsidRPr="005C1B3C">
        <w:t xml:space="preserve">DTR </w:t>
      </w:r>
      <w:r w:rsidR="00863E8F">
        <w:t>zaoferowanych diod (jeśli producent takową stworzył)</w:t>
      </w:r>
      <w:r w:rsidRPr="005C1B3C">
        <w:t>, zawierająca m.in. podstawowe dane techniczne, rysunki gabarytowe, szczegółową specyfikację wyposażenia w tym wykaz wymaganych/zalecanych przez producenta okresowych zabiegów konserwacyjnych przeglądów i badań technicznych</w:t>
      </w:r>
      <w:r w:rsidR="00863E8F">
        <w:t>.</w:t>
      </w:r>
    </w:p>
    <w:p w14:paraId="58ED70CA" w14:textId="77777777" w:rsidR="004B223B" w:rsidRDefault="004B223B" w:rsidP="004B223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 w:rsidRPr="00CB173A">
        <w:t xml:space="preserve">Wykaz producentów poszczególnych urządzeń – na wzorze z </w:t>
      </w:r>
      <w:r w:rsidRPr="00CB173A">
        <w:rPr>
          <w:b/>
          <w:bCs/>
        </w:rPr>
        <w:t xml:space="preserve">Załącznika nr </w:t>
      </w:r>
      <w:r>
        <w:rPr>
          <w:b/>
          <w:bCs/>
        </w:rPr>
        <w:t>8</w:t>
      </w:r>
      <w:r w:rsidRPr="00CB173A">
        <w:rPr>
          <w:b/>
          <w:bCs/>
        </w:rPr>
        <w:t xml:space="preserve"> do SWZ</w:t>
      </w:r>
      <w:r>
        <w:rPr>
          <w:b/>
          <w:bCs/>
        </w:rPr>
        <w:t>.</w:t>
      </w:r>
    </w:p>
    <w:p w14:paraId="33010D11" w14:textId="1431E9F3" w:rsidR="00150E8D" w:rsidRDefault="00AD7A2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 xml:space="preserve">Wykaz materiałów równoważnych wg </w:t>
      </w:r>
      <w:r w:rsidRPr="00AD7A26">
        <w:rPr>
          <w:b/>
          <w:bCs/>
        </w:rPr>
        <w:t xml:space="preserve">Załącznika nr </w:t>
      </w:r>
      <w:r w:rsidR="0098741D">
        <w:rPr>
          <w:b/>
          <w:bCs/>
        </w:rPr>
        <w:t>9</w:t>
      </w:r>
      <w:r w:rsidRPr="00AD7A26">
        <w:rPr>
          <w:b/>
          <w:bCs/>
        </w:rPr>
        <w:t xml:space="preserve"> do SWZ</w:t>
      </w:r>
      <w:r w:rsidR="006A1CE0">
        <w:t xml:space="preserve"> wraz z dokumentami wskazanymi w</w:t>
      </w:r>
      <w:r w:rsidR="00493CA0">
        <w:t xml:space="preserve">e wskazanym </w:t>
      </w:r>
      <w:r w:rsidR="005740DD">
        <w:t>w</w:t>
      </w:r>
      <w:r w:rsidR="00493CA0">
        <w:t>ykazie</w:t>
      </w:r>
      <w:r w:rsidR="004B223B">
        <w:t>.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lastRenderedPageBreak/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362B11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EB48B9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lastRenderedPageBreak/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D39FE0F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EB48B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3513F548" w:rsidR="00A3492D" w:rsidRPr="00A3492D" w:rsidRDefault="004F78B0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Bartosz Wrzesień</w:t>
      </w:r>
      <w:r w:rsidRPr="007F7D40">
        <w:t>, Departament Zakupów PGE</w:t>
      </w:r>
      <w:r>
        <w:t xml:space="preserve"> Energetyka Kolejowa Holding Sp. z o.o.</w:t>
      </w:r>
      <w:r w:rsidRPr="007F7D40">
        <w:t xml:space="preserve">, tel. </w:t>
      </w:r>
      <w:r>
        <w:t>697-049-987</w:t>
      </w:r>
      <w:r w:rsidRPr="007F7D40">
        <w:t xml:space="preserve">; e-mail:  </w:t>
      </w:r>
      <w:hyperlink r:id="rId19" w:history="1">
        <w:r w:rsidRPr="00457FB4">
          <w:rPr>
            <w:rStyle w:val="Hipercze"/>
            <w:rFonts w:ascii="Verdana" w:hAnsi="Verdana"/>
            <w:sz w:val="18"/>
          </w:rPr>
          <w:t>bartosz.wrzesien@gkpge.pl</w:t>
        </w:r>
      </w:hyperlink>
      <w:r>
        <w:t xml:space="preserve">  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lastRenderedPageBreak/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76954D11" w:rsidR="00A3492D" w:rsidRPr="00440DC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440DC0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1F36C0" w:rsidRPr="00440DC0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POST/HZ/EO/HZL/00064/2026</w:t>
          </w:r>
        </w:sdtContent>
      </w:sdt>
      <w:r w:rsidR="00E766C3" w:rsidRPr="00440DC0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0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18F37BF9" w:rsidR="004119DA" w:rsidRPr="0049358A" w:rsidRDefault="004F78B0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 xml:space="preserve">W dniu opublikowania Postępowania termin składania Ofert został wyznaczony do </w:t>
      </w:r>
      <w:r w:rsidRPr="0049358A">
        <w:t xml:space="preserve">dnia </w:t>
      </w:r>
      <w:r w:rsidR="0049358A" w:rsidRPr="0049358A">
        <w:rPr>
          <w:b/>
          <w:bCs/>
        </w:rPr>
        <w:t>05.05.</w:t>
      </w:r>
      <w:r w:rsidRPr="0049358A">
        <w:rPr>
          <w:b/>
          <w:bCs/>
        </w:rPr>
        <w:t>2026 r. do godz. 15:00.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43EF5135" w:rsidR="4BC4900B" w:rsidRDefault="00F469F1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</w:t>
      </w:r>
      <w:r>
        <w:rPr>
          <w:rFonts w:eastAsia="Verdana"/>
        </w:rPr>
        <w:t>.</w:t>
      </w:r>
      <w:r w:rsidR="4BC4900B" w:rsidRPr="067C1BD9">
        <w:rPr>
          <w:rFonts w:eastAsia="Verdana"/>
        </w:rPr>
        <w:t xml:space="preserve">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40D04BB3" w14:textId="04CD9CF1" w:rsidR="00A3492D" w:rsidRDefault="00A3492D" w:rsidP="001E33AB">
      <w:pPr>
        <w:pStyle w:val="Nagwek1"/>
        <w:numPr>
          <w:ilvl w:val="0"/>
          <w:numId w:val="19"/>
        </w:numPr>
      </w:pPr>
      <w:r w:rsidRPr="00A3492D">
        <w:t>TERMIN ZWIĄZANIA OFERTĄ</w:t>
      </w:r>
    </w:p>
    <w:p w14:paraId="11F4DC22" w14:textId="4CB2B3E2" w:rsidR="00A3492D" w:rsidRPr="00F469F1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F469F1">
        <w:t>Termin związania O</w:t>
      </w:r>
      <w:r w:rsidR="00371056" w:rsidRPr="00F469F1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25525" w:rsidRPr="00F469F1">
            <w:rPr>
              <w:rFonts w:asciiTheme="minorHAnsi" w:hAnsiTheme="minorHAnsi" w:cstheme="minorHAnsi"/>
              <w:b/>
              <w:bCs/>
              <w:szCs w:val="22"/>
            </w:rPr>
            <w:t>120 dni</w:t>
          </w:r>
        </w:sdtContent>
      </w:sdt>
      <w:r w:rsidR="00225525" w:rsidRPr="00F469F1">
        <w:t xml:space="preserve"> </w:t>
      </w:r>
      <w:r w:rsidRPr="00F469F1">
        <w:t>licząc od daty</w:t>
      </w:r>
      <w:r w:rsidR="002D3BE8" w:rsidRPr="00F469F1">
        <w:t xml:space="preserve"> upływu terminu składania Ofert</w:t>
      </w:r>
      <w:r w:rsidRPr="00F469F1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lastRenderedPageBreak/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4D7C21" w:rsidRDefault="004119DA" w:rsidP="00681BDE">
      <w:pPr>
        <w:ind w:left="445" w:firstLine="576"/>
      </w:pPr>
      <w:r w:rsidRPr="004D7C21">
        <w:t>W kryterium „Cena netto” punkty zostaną przyznane zgodnie z poniższym wzorem:</w:t>
      </w:r>
    </w:p>
    <w:p w14:paraId="58E885CF" w14:textId="77777777" w:rsidR="004119DA" w:rsidRPr="004D7C21" w:rsidRDefault="004119DA" w:rsidP="00681BDE"/>
    <w:p w14:paraId="6B624637" w14:textId="77777777" w:rsidR="004119DA" w:rsidRPr="004D7C21" w:rsidRDefault="004119DA" w:rsidP="00681BDE">
      <w:pPr>
        <w:jc w:val="center"/>
        <w:rPr>
          <w:vertAlign w:val="subscript"/>
        </w:rPr>
      </w:pPr>
      <w:proofErr w:type="spellStart"/>
      <w:r w:rsidRPr="004D7C21">
        <w:t>C</w:t>
      </w:r>
      <w:r w:rsidRPr="004D7C21">
        <w:rPr>
          <w:vertAlign w:val="subscript"/>
        </w:rPr>
        <w:t>min</w:t>
      </w:r>
      <w:proofErr w:type="spellEnd"/>
    </w:p>
    <w:p w14:paraId="342C9B06" w14:textId="77777777" w:rsidR="004119DA" w:rsidRPr="004D7C21" w:rsidRDefault="004119DA" w:rsidP="00681BDE">
      <w:pPr>
        <w:jc w:val="center"/>
      </w:pPr>
      <w:r w:rsidRPr="004D7C21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4D7C21">
        <w:t>C</w:t>
      </w:r>
      <w:r w:rsidRPr="004D7C21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323FF09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</w:t>
      </w:r>
      <w:r w:rsidRPr="003C073F">
        <w:t>najkorzystniejszą zostanie uznana Oferta, która uzyska najwyższą liczbę punktów na podstawie kryterium oceny</w:t>
      </w:r>
      <w:r>
        <w:t xml:space="preserve">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46807F3E" w14:textId="77777777" w:rsidR="003C073F" w:rsidRPr="006A5A0B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A5A0B">
        <w:t xml:space="preserve">Zamawiający </w:t>
      </w:r>
      <w:r w:rsidRPr="006A5A0B">
        <w:rPr>
          <w:b/>
          <w:bCs/>
        </w:rPr>
        <w:t>nie przewiduje</w:t>
      </w:r>
      <w:r w:rsidRPr="006A5A0B">
        <w:t xml:space="preserve"> dokonania wyboru Oferty najkorzystniejszej z zastosowaniem aukcji elektronicznej.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00371CC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5F307C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1516DD5E" w:rsidR="004F31B4" w:rsidRPr="00653F7F" w:rsidRDefault="1CE0416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53F7F">
        <w:rPr>
          <w:rFonts w:asciiTheme="minorHAnsi" w:eastAsia="Calibri" w:hAnsiTheme="minorHAnsi" w:cs="Calibri"/>
          <w:szCs w:val="18"/>
        </w:rPr>
        <w:t xml:space="preserve">Wykonawcy, którego Oferta </w:t>
      </w:r>
      <w:r w:rsidRPr="00466ED2">
        <w:rPr>
          <w:rFonts w:asciiTheme="minorHAnsi" w:eastAsia="Calibri" w:hAnsiTheme="minorHAnsi" w:cs="Calibri"/>
          <w:szCs w:val="18"/>
        </w:rPr>
        <w:t>zostanie wybrana jako Oferta najkorzystniejsza, zostanie udzielone Zamówienie zgodnie z postanowieniami OWZ</w:t>
      </w:r>
      <w:r w:rsidR="00466ED2" w:rsidRPr="00466ED2">
        <w:rPr>
          <w:rFonts w:asciiTheme="minorHAnsi" w:eastAsia="Calibri" w:hAnsiTheme="minorHAnsi" w:cs="Calibri"/>
          <w:szCs w:val="18"/>
        </w:rPr>
        <w:t>T.</w:t>
      </w:r>
    </w:p>
    <w:p w14:paraId="740760FA" w14:textId="46ED509D" w:rsidR="00A2305E" w:rsidRPr="00104071" w:rsidRDefault="004F31B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lastRenderedPageBreak/>
        <w:t xml:space="preserve">Osoby, które będą podpisywać </w:t>
      </w:r>
      <w:r w:rsidR="005F307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</w:t>
      </w:r>
      <w:r w:rsidRPr="00104071">
        <w:rPr>
          <w:rFonts w:asciiTheme="minorHAnsi" w:eastAsia="Calibri" w:hAnsiTheme="minorHAnsi" w:cs="Calibri"/>
          <w:szCs w:val="18"/>
        </w:rPr>
        <w:t xml:space="preserve">podpisaniem </w:t>
      </w:r>
      <w:r w:rsidR="005F307C" w:rsidRPr="00104071">
        <w:rPr>
          <w:rFonts w:asciiTheme="minorHAnsi" w:eastAsia="Calibri" w:hAnsiTheme="minorHAnsi" w:cs="Calibri"/>
          <w:szCs w:val="18"/>
        </w:rPr>
        <w:t>U</w:t>
      </w:r>
      <w:r w:rsidRPr="00104071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Oferty.</w:t>
      </w:r>
    </w:p>
    <w:p w14:paraId="3F2F706D" w14:textId="49FE5F7A" w:rsidR="006447C2" w:rsidRPr="00104071" w:rsidRDefault="00A2305E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04071">
        <w:rPr>
          <w:rFonts w:asciiTheme="minorHAnsi" w:eastAsia="Calibri" w:hAnsiTheme="minorHAnsi" w:cs="Calibri"/>
          <w:szCs w:val="18"/>
        </w:rPr>
        <w:t xml:space="preserve">Wykonawca w ciągu </w:t>
      </w:r>
      <w:r w:rsidR="00B3381D" w:rsidRPr="00104071">
        <w:rPr>
          <w:rFonts w:asciiTheme="minorHAnsi" w:eastAsia="Calibri" w:hAnsiTheme="minorHAnsi" w:cs="Calibri"/>
          <w:szCs w:val="18"/>
        </w:rPr>
        <w:t>10</w:t>
      </w:r>
      <w:r w:rsidRPr="00104071">
        <w:rPr>
          <w:rFonts w:asciiTheme="minorHAnsi" w:eastAsia="Calibri" w:hAnsiTheme="minorHAnsi" w:cs="Calibri"/>
          <w:szCs w:val="18"/>
        </w:rPr>
        <w:t xml:space="preserve"> dni od daty ogłoszenia o wyniku zobowiązany jest dostarczyć Zamawiającemu niezbędne dane i dokumenty do zawarcia Umowy</w:t>
      </w:r>
      <w:r w:rsidR="009C37C2" w:rsidRPr="00104071">
        <w:rPr>
          <w:rFonts w:asciiTheme="minorHAnsi" w:eastAsia="Calibri" w:hAnsiTheme="minorHAnsi" w:cs="Calibri"/>
          <w:szCs w:val="18"/>
        </w:rPr>
        <w:t>.</w:t>
      </w:r>
    </w:p>
    <w:p w14:paraId="3EA4B192" w14:textId="609215BA" w:rsidR="008C65DD" w:rsidRPr="00104071" w:rsidRDefault="006447C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104071">
        <w:rPr>
          <w:rFonts w:asciiTheme="minorHAnsi" w:hAnsiTheme="minorHAnsi"/>
          <w:szCs w:val="18"/>
        </w:rPr>
        <w:t xml:space="preserve">Wykonawca zobowiązany jest podpisać Umowę w terminie nie dłuższym niż </w:t>
      </w:r>
      <w:r w:rsidR="002C0001" w:rsidRPr="00104071">
        <w:rPr>
          <w:rFonts w:asciiTheme="minorHAnsi" w:hAnsiTheme="minorHAnsi"/>
          <w:szCs w:val="18"/>
        </w:rPr>
        <w:t>10</w:t>
      </w:r>
      <w:r w:rsidRPr="00104071">
        <w:rPr>
          <w:rFonts w:asciiTheme="minorHAnsi" w:hAnsiTheme="minorHAnsi"/>
          <w:szCs w:val="18"/>
        </w:rPr>
        <w:t xml:space="preserve"> dni od daty </w:t>
      </w:r>
      <w:r w:rsidR="0049085B" w:rsidRPr="00104071">
        <w:rPr>
          <w:rFonts w:asciiTheme="minorHAnsi" w:hAnsiTheme="minorHAnsi"/>
          <w:szCs w:val="18"/>
        </w:rPr>
        <w:t>przekazania Wykonawcy do podpisania</w:t>
      </w:r>
      <w:r w:rsidRPr="00104071">
        <w:rPr>
          <w:rFonts w:asciiTheme="minorHAnsi" w:hAnsiTheme="minorHAnsi"/>
          <w:szCs w:val="18"/>
        </w:rPr>
        <w:t xml:space="preserve">. Niedotrzymanie tego terminu, potraktowane zostanie jako </w:t>
      </w:r>
      <w:r w:rsidR="00ED5184" w:rsidRPr="00104071">
        <w:rPr>
          <w:rFonts w:asciiTheme="minorHAnsi" w:hAnsiTheme="minorHAnsi"/>
          <w:szCs w:val="18"/>
        </w:rPr>
        <w:t>odmowa zawarcia</w:t>
      </w:r>
      <w:r w:rsidRPr="00104071">
        <w:t xml:space="preserve"> </w:t>
      </w:r>
      <w:r w:rsidR="00405E87" w:rsidRPr="00104071">
        <w:t>U</w:t>
      </w:r>
      <w:r w:rsidRPr="00104071">
        <w:t>mowy oraz uprawnia do zatrzymania wadium.</w:t>
      </w:r>
      <w:r w:rsidR="1CE04162" w:rsidRPr="00104071">
        <w:t xml:space="preserve">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2AC9B24E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405E87">
        <w:t>U</w:t>
      </w:r>
      <w:r w:rsidRPr="00371056">
        <w:t>mowy z Wykonawcą</w:t>
      </w:r>
      <w:r w:rsidR="000F638B">
        <w:t>.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4087F8DB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405E87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24B5AD2C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2" w:name="_Hlk200616329"/>
      <w:r w:rsidRPr="00997E7F">
        <w:t xml:space="preserve">Administratorem danych osobowych </w:t>
      </w:r>
      <w:r>
        <w:t>przekazanych prz</w:t>
      </w:r>
      <w:r w:rsidRPr="000F638B">
        <w:t>ez Wykonawcę („ADO”) jest:</w:t>
      </w:r>
      <w:r w:rsidR="007229FA" w:rsidRPr="000F638B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D3BFA" w:rsidRPr="000F638B">
            <w:rPr>
              <w:rFonts w:asciiTheme="minorHAnsi" w:hAnsiTheme="minorHAnsi" w:cstheme="minorHAnsi"/>
              <w:b/>
              <w:bCs/>
              <w:szCs w:val="22"/>
            </w:rPr>
            <w:t>PGE Energetyka Kolejowa Operator Sp. z o.o.</w:t>
          </w:r>
        </w:sdtContent>
      </w:sdt>
      <w:r w:rsidRPr="00997E7F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 xml:space="preserve">obowiązku prawnego nałożonego na administratora w związku z przepisami prawa (np. ustawa o rachunkowości, ustawa o podatku VAT, Ustawa Prawo zamówień publicznych, przepisów z zakresu rachunkowości, obowiązków sprawozdawczych, </w:t>
      </w:r>
      <w:r w:rsidRPr="00FB3FFA">
        <w:lastRenderedPageBreak/>
        <w:t>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2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275485BA" w:rsidR="00DC2E4C" w:rsidRPr="003145D4" w:rsidRDefault="00DB5B88" w:rsidP="001E33AB">
      <w:pPr>
        <w:pStyle w:val="Nagwek2"/>
        <w:keepNext w:val="0"/>
        <w:keepLines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B935FA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lastRenderedPageBreak/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1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Infolinia: +48 22 576 87 87</w:t>
      </w:r>
    </w:p>
    <w:p w14:paraId="52C44E9B" w14:textId="77777777" w:rsidR="00976FA1" w:rsidRPr="001E1135" w:rsidRDefault="0026333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e-mail: </w:t>
      </w:r>
      <w:hyperlink r:id="rId22" w:history="1">
        <w:r w:rsidRPr="001E1135">
          <w:rPr>
            <w:rFonts w:ascii="Verdana" w:eastAsiaTheme="majorEastAsia" w:hAnsi="Verdana" w:cstheme="majorBidi"/>
            <w:color w:val="000000" w:themeColor="text1"/>
            <w:szCs w:val="26"/>
          </w:rPr>
          <w:t>helpdesk.zakupy@gkpge.pl</w:t>
        </w:r>
      </w:hyperlink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r w:rsidR="00DC2E4C"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</w:p>
    <w:p w14:paraId="500868B9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formularz kontaktowy: </w:t>
      </w:r>
      <w:bookmarkStart w:id="53" w:name="_Hlk201757463"/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begin"/>
      </w:r>
      <w:r w:rsidRPr="001E1135">
        <w:rPr>
          <w:rFonts w:ascii="Verdana" w:eastAsiaTheme="majorEastAsia" w:hAnsi="Verdana" w:cstheme="majorBidi"/>
          <w:color w:val="00B0F0"/>
          <w:szCs w:val="26"/>
        </w:rPr>
        <w:instrText>HYPERLINK "https://swpp2.gkpge.pl/app/helpdesk/form"</w:instrText>
      </w:r>
      <w:r w:rsidRPr="001E1135">
        <w:rPr>
          <w:rFonts w:ascii="Verdana" w:eastAsiaTheme="majorEastAsia" w:hAnsi="Verdana" w:cstheme="majorBidi"/>
          <w:color w:val="00B0F0"/>
          <w:szCs w:val="26"/>
        </w:rPr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separate"/>
      </w:r>
      <w:r w:rsidRPr="001E1135">
        <w:rPr>
          <w:rFonts w:ascii="Verdana" w:eastAsiaTheme="majorEastAsia" w:hAnsi="Verdana" w:cstheme="majorBidi"/>
          <w:color w:val="00B0F0"/>
          <w:szCs w:val="26"/>
        </w:rPr>
        <w:t>https://swpp2.gkpge.pl/app/helpdesk/form</w:t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end"/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bookmarkEnd w:id="53"/>
    </w:p>
    <w:p w14:paraId="35247183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FBD4170" w14:textId="77777777" w:rsid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Godziny pracy:</w:t>
      </w:r>
    </w:p>
    <w:p w14:paraId="55BC7740" w14:textId="1A1F599B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Help </w:t>
      </w:r>
      <w:proofErr w:type="spellStart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Desk</w:t>
      </w:r>
      <w:proofErr w:type="spellEnd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Systemu Zakupowego dostępny jest codziennie od poniedziałku do</w:t>
      </w:r>
      <w:r w:rsidR="00AC41D8" w:rsidRPr="001E1135"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piątku w godzinach 08:00 - 16:00 (z wyłączeniem dni ustawowo wolnych od pracy).</w:t>
      </w:r>
    </w:p>
    <w:p w14:paraId="1BBFEFA9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A37A6EB" w14:textId="2345F991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Zakres wsparcia: </w:t>
      </w:r>
      <w:hyperlink r:id="rId23" w:history="1">
        <w:r w:rsidRPr="001E1135">
          <w:rPr>
            <w:rFonts w:ascii="Verdana" w:eastAsiaTheme="majorEastAsia" w:hAnsi="Verdana" w:cstheme="majorBidi"/>
            <w:color w:val="00B0F0"/>
            <w:szCs w:val="26"/>
          </w:rPr>
          <w:t>https://www.gkpge.pl/grupa-pge/przetargi/zakupy</w:t>
        </w:r>
      </w:hyperlink>
    </w:p>
    <w:p w14:paraId="6E078F27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lastRenderedPageBreak/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16ABB6F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- WZÓR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7E5B6B39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4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="0027166C">
                  <w:rPr>
                    <w:rFonts w:cstheme="minorHAnsi"/>
                    <w:iCs/>
                  </w:rPr>
                  <w:t>dostaw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r w:rsidRPr="00B02172">
              <w:rPr>
                <w:szCs w:val="18"/>
              </w:rPr>
              <w:t>-</w:t>
            </w:r>
            <w:r>
              <w:rPr>
                <w:szCs w:val="18"/>
              </w:rPr>
              <w:t xml:space="preserve"> WZÓR</w:t>
            </w:r>
            <w:bookmarkEnd w:id="54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1122E81A" w:rsidR="00CA1A5C" w:rsidRPr="00263331" w:rsidRDefault="00A71F20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 (usunięto)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1497339C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OWZ</w:t>
            </w:r>
            <w:r w:rsidR="00A71F20">
              <w:rPr>
                <w:szCs w:val="18"/>
              </w:rPr>
              <w:t>T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65DE6192" w:rsidR="00BD0C3A" w:rsidRPr="00263331" w:rsidRDefault="00A71F20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 (usunięto)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55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55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581D8B20" w:rsidR="00BD0C3A" w:rsidDel="00A04428" w:rsidRDefault="00297B3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CB173A">
              <w:t>Wykaz producentów poszczególnych urządzeń</w:t>
            </w:r>
          </w:p>
        </w:tc>
      </w:tr>
      <w:tr w:rsidR="00CA1A5C" w:rsidRPr="00133AF9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Pr="00133AF9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133AF9">
              <w:rPr>
                <w:rFonts w:cs="Calibri"/>
                <w:b/>
                <w:szCs w:val="18"/>
              </w:rPr>
              <w:t xml:space="preserve">Załącznik nr </w:t>
            </w:r>
            <w:r w:rsidR="001D5762" w:rsidRPr="00133AF9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7B106F87" w:rsidR="00CA1A5C" w:rsidRPr="00133AF9" w:rsidRDefault="00297B3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trike/>
                <w:szCs w:val="18"/>
              </w:rPr>
            </w:pPr>
            <w:r w:rsidRPr="00133AF9">
              <w:rPr>
                <w:color w:val="000000" w:themeColor="text1"/>
              </w:rPr>
              <w:t>Wykaz materiałów równoważnych</w:t>
            </w:r>
          </w:p>
        </w:tc>
      </w:tr>
    </w:tbl>
    <w:p w14:paraId="723CB8C0" w14:textId="77777777" w:rsidR="00DC2E4C" w:rsidRDefault="00DC2E4C" w:rsidP="00DC2E4C"/>
    <w:sectPr w:rsidR="00DC2E4C" w:rsidSect="00582CE9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AC6CB" w14:textId="77777777" w:rsidR="00D15116" w:rsidRDefault="00D15116" w:rsidP="00582CE9">
      <w:pPr>
        <w:spacing w:after="0"/>
      </w:pPr>
      <w:r>
        <w:separator/>
      </w:r>
    </w:p>
  </w:endnote>
  <w:endnote w:type="continuationSeparator" w:id="0">
    <w:p w14:paraId="41C8D347" w14:textId="77777777" w:rsidR="00D15116" w:rsidRDefault="00D15116" w:rsidP="00582CE9">
      <w:pPr>
        <w:spacing w:after="0"/>
      </w:pPr>
      <w:r>
        <w:continuationSeparator/>
      </w:r>
    </w:p>
  </w:endnote>
  <w:endnote w:type="continuationNotice" w:id="1">
    <w:p w14:paraId="463D31B2" w14:textId="77777777" w:rsidR="00D15116" w:rsidRDefault="00D15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910D" w14:textId="77777777" w:rsidR="00D15116" w:rsidRDefault="00D15116" w:rsidP="00582CE9">
      <w:pPr>
        <w:spacing w:after="0"/>
      </w:pPr>
      <w:r>
        <w:separator/>
      </w:r>
    </w:p>
  </w:footnote>
  <w:footnote w:type="continuationSeparator" w:id="0">
    <w:p w14:paraId="5DFB0B43" w14:textId="77777777" w:rsidR="00D15116" w:rsidRDefault="00D15116" w:rsidP="00582CE9">
      <w:pPr>
        <w:spacing w:after="0"/>
      </w:pPr>
      <w:r>
        <w:continuationSeparator/>
      </w:r>
    </w:p>
  </w:footnote>
  <w:footnote w:type="continuationNotice" w:id="1">
    <w:p w14:paraId="3079B63C" w14:textId="77777777" w:rsidR="00D15116" w:rsidRDefault="00D151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36E35286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1F36C0">
                <w:rPr>
                  <w:rFonts w:cstheme="minorHAnsi"/>
                  <w:b/>
                </w:rPr>
                <w:t>POST/HZ/EO/HZL/00064/2026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4F72E5AC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1F36C0">
                <w:rPr>
                  <w:rFonts w:cstheme="minorHAnsi"/>
                  <w:b/>
                </w:rPr>
                <w:t>POST/HZ/EO/HZL/00064/2026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6045C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C3D625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046F0"/>
    <w:multiLevelType w:val="multilevel"/>
    <w:tmpl w:val="9C644EC8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9"/>
  </w:num>
  <w:num w:numId="3" w16cid:durableId="1075207173">
    <w:abstractNumId w:val="22"/>
  </w:num>
  <w:num w:numId="4" w16cid:durableId="1978100265">
    <w:abstractNumId w:val="7"/>
  </w:num>
  <w:num w:numId="5" w16cid:durableId="639697964">
    <w:abstractNumId w:val="28"/>
  </w:num>
  <w:num w:numId="6" w16cid:durableId="1032389716">
    <w:abstractNumId w:val="24"/>
  </w:num>
  <w:num w:numId="7" w16cid:durableId="459766847">
    <w:abstractNumId w:val="14"/>
  </w:num>
  <w:num w:numId="8" w16cid:durableId="1784031032">
    <w:abstractNumId w:val="3"/>
  </w:num>
  <w:num w:numId="9" w16cid:durableId="2137291608">
    <w:abstractNumId w:val="15"/>
  </w:num>
  <w:num w:numId="10" w16cid:durableId="1773235487">
    <w:abstractNumId w:val="23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7"/>
  </w:num>
  <w:num w:numId="13" w16cid:durableId="664282622">
    <w:abstractNumId w:val="27"/>
  </w:num>
  <w:num w:numId="14" w16cid:durableId="2126463532">
    <w:abstractNumId w:val="25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9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30"/>
  </w:num>
  <w:num w:numId="21" w16cid:durableId="407768572">
    <w:abstractNumId w:val="13"/>
  </w:num>
  <w:num w:numId="22" w16cid:durableId="754594737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2"/>
  </w:num>
  <w:num w:numId="25" w16cid:durableId="412556057">
    <w:abstractNumId w:val="16"/>
  </w:num>
  <w:num w:numId="26" w16cid:durableId="135568649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8"/>
  </w:num>
  <w:num w:numId="28" w16cid:durableId="711342084">
    <w:abstractNumId w:val="26"/>
  </w:num>
  <w:num w:numId="29" w16cid:durableId="1136098614">
    <w:abstractNumId w:val="6"/>
  </w:num>
  <w:num w:numId="30" w16cid:durableId="1781100722">
    <w:abstractNumId w:val="21"/>
  </w:num>
  <w:num w:numId="31" w16cid:durableId="109975843">
    <w:abstractNumId w:val="29"/>
  </w:num>
  <w:num w:numId="32" w16cid:durableId="2089383420">
    <w:abstractNumId w:val="20"/>
  </w:num>
  <w:num w:numId="33" w16cid:durableId="2027713133">
    <w:abstractNumId w:val="8"/>
  </w:num>
  <w:num w:numId="34" w16cid:durableId="624966171">
    <w:abstractNumId w:val="11"/>
  </w:num>
  <w:num w:numId="35" w16cid:durableId="272977111">
    <w:abstractNumId w:val="19"/>
  </w:num>
  <w:num w:numId="36" w16cid:durableId="1505588739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A9D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1D5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39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25FB"/>
    <w:rsid w:val="0009348B"/>
    <w:rsid w:val="0009352A"/>
    <w:rsid w:val="00093811"/>
    <w:rsid w:val="00093CC8"/>
    <w:rsid w:val="00094892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1EC5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4EBC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38B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2E7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AF9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690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77CE0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C0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179E5"/>
    <w:rsid w:val="00220868"/>
    <w:rsid w:val="00220EDE"/>
    <w:rsid w:val="0022137E"/>
    <w:rsid w:val="0022141A"/>
    <w:rsid w:val="002214B9"/>
    <w:rsid w:val="00221552"/>
    <w:rsid w:val="00221674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D5B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5D7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166C"/>
    <w:rsid w:val="00272170"/>
    <w:rsid w:val="002725EA"/>
    <w:rsid w:val="00272886"/>
    <w:rsid w:val="002728F4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630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648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77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46D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2F7792"/>
    <w:rsid w:val="003004F0"/>
    <w:rsid w:val="00300ED4"/>
    <w:rsid w:val="00301390"/>
    <w:rsid w:val="00301E89"/>
    <w:rsid w:val="003021FD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410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A55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0D4"/>
    <w:rsid w:val="0035623B"/>
    <w:rsid w:val="00356461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636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0661"/>
    <w:rsid w:val="003C073F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289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BB7"/>
    <w:rsid w:val="003F3BF3"/>
    <w:rsid w:val="003F4307"/>
    <w:rsid w:val="003F489F"/>
    <w:rsid w:val="003F4BE5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17CB6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0DC0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3F9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6ED2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D30"/>
    <w:rsid w:val="00490E12"/>
    <w:rsid w:val="00490F68"/>
    <w:rsid w:val="00491382"/>
    <w:rsid w:val="004914E3"/>
    <w:rsid w:val="00491559"/>
    <w:rsid w:val="00491DBC"/>
    <w:rsid w:val="0049233C"/>
    <w:rsid w:val="00492A47"/>
    <w:rsid w:val="0049358A"/>
    <w:rsid w:val="00493CA0"/>
    <w:rsid w:val="00494140"/>
    <w:rsid w:val="004946B5"/>
    <w:rsid w:val="00495ED1"/>
    <w:rsid w:val="00495F2D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E90"/>
    <w:rsid w:val="004A7FCD"/>
    <w:rsid w:val="004B030F"/>
    <w:rsid w:val="004B05D0"/>
    <w:rsid w:val="004B0929"/>
    <w:rsid w:val="004B0DFF"/>
    <w:rsid w:val="004B1B3E"/>
    <w:rsid w:val="004B223B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37D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D7C21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4A6"/>
    <w:rsid w:val="004F5656"/>
    <w:rsid w:val="004F5B9D"/>
    <w:rsid w:val="004F6724"/>
    <w:rsid w:val="004F689F"/>
    <w:rsid w:val="004F6DF9"/>
    <w:rsid w:val="004F711E"/>
    <w:rsid w:val="004F78B0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7C5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32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B7F9E"/>
    <w:rsid w:val="005C0B0A"/>
    <w:rsid w:val="005C0D10"/>
    <w:rsid w:val="005C0E7E"/>
    <w:rsid w:val="005C147C"/>
    <w:rsid w:val="005C1493"/>
    <w:rsid w:val="005C1532"/>
    <w:rsid w:val="005C1B3C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3C05"/>
    <w:rsid w:val="005F444D"/>
    <w:rsid w:val="005F487D"/>
    <w:rsid w:val="005F49A6"/>
    <w:rsid w:val="005F4B0F"/>
    <w:rsid w:val="005F4DF8"/>
    <w:rsid w:val="005F54EC"/>
    <w:rsid w:val="005F5CD1"/>
    <w:rsid w:val="005F5DBE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AC9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8D3"/>
    <w:rsid w:val="00634AD2"/>
    <w:rsid w:val="0063500A"/>
    <w:rsid w:val="00635207"/>
    <w:rsid w:val="006357FF"/>
    <w:rsid w:val="00636C73"/>
    <w:rsid w:val="00636CF9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3DA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821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2AF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0B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5AF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611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AD8"/>
    <w:rsid w:val="00781E29"/>
    <w:rsid w:val="00781F34"/>
    <w:rsid w:val="00782AF2"/>
    <w:rsid w:val="007830E0"/>
    <w:rsid w:val="007834BC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B7975"/>
    <w:rsid w:val="007C05B9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3680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5D44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3E8F"/>
    <w:rsid w:val="0086435F"/>
    <w:rsid w:val="0086469D"/>
    <w:rsid w:val="008646B8"/>
    <w:rsid w:val="00865341"/>
    <w:rsid w:val="00865A50"/>
    <w:rsid w:val="00866451"/>
    <w:rsid w:val="008669AF"/>
    <w:rsid w:val="0086728B"/>
    <w:rsid w:val="00867435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2CD5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01E"/>
    <w:rsid w:val="009671EF"/>
    <w:rsid w:val="00967242"/>
    <w:rsid w:val="00967F21"/>
    <w:rsid w:val="0097002C"/>
    <w:rsid w:val="0097051D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41D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5C1B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16B"/>
    <w:rsid w:val="00A245AC"/>
    <w:rsid w:val="00A24807"/>
    <w:rsid w:val="00A248DB"/>
    <w:rsid w:val="00A24A1D"/>
    <w:rsid w:val="00A24C07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1F20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A0E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BFA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8B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DC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116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5CB"/>
    <w:rsid w:val="00D34B4B"/>
    <w:rsid w:val="00D34F09"/>
    <w:rsid w:val="00D34F30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26A"/>
    <w:rsid w:val="00D63DAB"/>
    <w:rsid w:val="00D64850"/>
    <w:rsid w:val="00D648EA"/>
    <w:rsid w:val="00D649EF"/>
    <w:rsid w:val="00D64F03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6B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3B1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207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478B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B98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0C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69F1"/>
    <w:rsid w:val="00F46EBE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375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02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78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C55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5C1B3C"/>
    <w:pPr>
      <w:numPr>
        <w:ilvl w:val="3"/>
        <w:numId w:val="17"/>
      </w:numPr>
      <w:ind w:left="241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C1B3C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kpge.pl/grupa-pge/przetargi/zakupy/dokumenty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www.gkpge.pl/grupa-pge/przetargi/zakupy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bartosz.wrzesien@gkpge.pl" TargetMode="External"/><Relationship Id="rId31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mailto:helpdesk.zakupy@gkpge.pl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1A2D7DFF791D4611ADEFA5722EE90F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95C56A-BC80-4CCD-B015-BC3DA863DB7A}"/>
      </w:docPartPr>
      <w:docPartBody>
        <w:p w:rsidR="00A03ECF" w:rsidRDefault="00EC7E2B" w:rsidP="00EC7E2B">
          <w:pPr>
            <w:pStyle w:val="1A2D7DFF791D4611ADEFA5722EE90F3D"/>
          </w:pPr>
          <w:r w:rsidRPr="009B0344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516F1"/>
    <w:rsid w:val="000874EA"/>
    <w:rsid w:val="000F0A07"/>
    <w:rsid w:val="00107AB3"/>
    <w:rsid w:val="00121433"/>
    <w:rsid w:val="00162D46"/>
    <w:rsid w:val="001D53DD"/>
    <w:rsid w:val="00290630"/>
    <w:rsid w:val="002B2B2E"/>
    <w:rsid w:val="00330410"/>
    <w:rsid w:val="0034757F"/>
    <w:rsid w:val="003560D4"/>
    <w:rsid w:val="004D287B"/>
    <w:rsid w:val="00525EC6"/>
    <w:rsid w:val="00555740"/>
    <w:rsid w:val="005707C5"/>
    <w:rsid w:val="005D671E"/>
    <w:rsid w:val="005F5DBE"/>
    <w:rsid w:val="00666CAD"/>
    <w:rsid w:val="006B20E5"/>
    <w:rsid w:val="008473F5"/>
    <w:rsid w:val="00864DDF"/>
    <w:rsid w:val="00956DF5"/>
    <w:rsid w:val="009C116D"/>
    <w:rsid w:val="00A03ECF"/>
    <w:rsid w:val="00A174BF"/>
    <w:rsid w:val="00A2416B"/>
    <w:rsid w:val="00A24C07"/>
    <w:rsid w:val="00A3628F"/>
    <w:rsid w:val="00A60B21"/>
    <w:rsid w:val="00C11E72"/>
    <w:rsid w:val="00C44945"/>
    <w:rsid w:val="00C45B45"/>
    <w:rsid w:val="00CB59C6"/>
    <w:rsid w:val="00CB7D1B"/>
    <w:rsid w:val="00CE0534"/>
    <w:rsid w:val="00D039C9"/>
    <w:rsid w:val="00D247F1"/>
    <w:rsid w:val="00D64F03"/>
    <w:rsid w:val="00D72AA2"/>
    <w:rsid w:val="00DA0DC3"/>
    <w:rsid w:val="00DA7C0F"/>
    <w:rsid w:val="00DB52C8"/>
    <w:rsid w:val="00DC2984"/>
    <w:rsid w:val="00E25CAE"/>
    <w:rsid w:val="00E40772"/>
    <w:rsid w:val="00EC7E2B"/>
    <w:rsid w:val="00EF37F7"/>
    <w:rsid w:val="00F064B8"/>
    <w:rsid w:val="00F4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C7E2B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E653D22A2D694113AA18148CA626A2F1">
    <w:name w:val="E653D22A2D694113AA18148CA626A2F1"/>
    <w:rsid w:val="0034757F"/>
  </w:style>
  <w:style w:type="paragraph" w:customStyle="1" w:styleId="3B85470204894382802A0808000007A6">
    <w:name w:val="3B85470204894382802A0808000007A6"/>
    <w:rsid w:val="0034757F"/>
  </w:style>
  <w:style w:type="paragraph" w:customStyle="1" w:styleId="1A2D7DFF791D4611ADEFA5722EE90F3D">
    <w:name w:val="1A2D7DFF791D4611ADEFA5722EE90F3D"/>
    <w:rsid w:val="00EC7E2B"/>
  </w:style>
  <w:style w:type="paragraph" w:customStyle="1" w:styleId="4AC615E4FBD040ADA8C4A8BBFAF66FDB">
    <w:name w:val="4AC615E4FBD040ADA8C4A8BBFAF66FDB"/>
    <w:rsid w:val="00EC7E2B"/>
  </w:style>
  <w:style w:type="paragraph" w:customStyle="1" w:styleId="B2318E0E46934B448100EB87CEBB4C58">
    <w:name w:val="B2318E0E46934B448100EB87CEBB4C58"/>
    <w:rsid w:val="00EC7E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Dostawa materiałów - diody do modernizacji zespołów prostownikowych</CompanyAddress>
  <CompanyPhone/>
  <CompanyFax>120 dni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diody, do publikacji.docx</dmsv2BaseFileName>
    <dmsv2BaseDisplayName xmlns="http://schemas.microsoft.com/sharepoint/v3">SWZ - diody, do publikacji</dmsv2BaseDisplayName>
    <dmsv2SWPP2ObjectNumber xmlns="http://schemas.microsoft.com/sharepoint/v3">POST/HZ/EO/HZL/00064/2026                         </dmsv2SWPP2ObjectNumber>
    <dmsv2SWPP2SumMD5 xmlns="http://schemas.microsoft.com/sharepoint/v3">3d498786b5add328425cd93522a5b17d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25051009</dmsv2BaseClientSystemDocumentID>
    <dmsv2BaseModifiedByID xmlns="http://schemas.microsoft.com/sharepoint/v3">1A600014</dmsv2BaseModifiedByID>
    <dmsv2BaseCreatedByID xmlns="http://schemas.microsoft.com/sharepoint/v3">1A600014</dmsv2BaseCreatedByID>
    <dmsv2SWPP2ObjectDepartment xmlns="http://schemas.microsoft.com/sharepoint/v3">00000001001j</dmsv2SWPP2ObjectDepartment>
    <dmsv2SWPP2ObjectName xmlns="http://schemas.microsoft.com/sharepoint/v3">Postępowanie</dmsv2SWPP2ObjectName>
    <_dlc_DocId xmlns="a19cb1c7-c5c7-46d4-85ae-d83685407bba">FJ3FSM7XJ42E-1195302456-17909</_dlc_DocId>
    <_dlc_DocIdUrl xmlns="a19cb1c7-c5c7-46d4-85ae-d83685407bba">
      <Url>https://swpp2.dms.gkpge.pl/sites/43/_layouts/15/DocIdRedir.aspx?ID=FJ3FSM7XJ42E-1195302456-17909</Url>
      <Description>FJ3FSM7XJ42E-1195302456-17909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994711-1C88-4C27-B5E7-56C970EE5455}"/>
</file>

<file path=customXml/itemProps6.xml><?xml version="1.0" encoding="utf-8"?>
<ds:datastoreItem xmlns:ds="http://schemas.openxmlformats.org/officeDocument/2006/customXml" ds:itemID="{30F4779E-CE39-4495-AA0A-5511895DEA68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7</TotalTime>
  <Pages>17</Pages>
  <Words>6820</Words>
  <Characters>40925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47650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POST/HZ/EO/HZL/00064/2026</dc:creator>
  <cp:keywords/>
  <dc:description/>
  <cp:lastModifiedBy>Bartosz Wrzesień</cp:lastModifiedBy>
  <cp:revision>5</cp:revision>
  <cp:lastPrinted>2024-07-17T17:21:00Z</cp:lastPrinted>
  <dcterms:created xsi:type="dcterms:W3CDTF">2026-04-27T12:05:00Z</dcterms:created>
  <dcterms:modified xsi:type="dcterms:W3CDTF">2026-04-27T12:11:00Z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0x010189100037CE20CE10D858438B692BBE9218B4E9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1ff11bd5-3b52-49c8-a563-62c58eb0f528</vt:lpwstr>
  </property>
</Properties>
</file>